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A826C5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A826C5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การรับนักเรียนของโรงเรียนในสังกัด สพฐ</w:t>
      </w:r>
      <w:r w:rsidR="00C81DB8" w:rsidRPr="00A826C5">
        <w:rPr>
          <w:rFonts w:ascii="TH SarabunPSK" w:hAnsi="TH SarabunPSK" w:cs="TH SarabunPSK"/>
          <w:b/>
          <w:bCs/>
          <w:noProof/>
          <w:sz w:val="32"/>
          <w:szCs w:val="32"/>
        </w:rPr>
        <w:t>.</w:t>
      </w:r>
    </w:p>
    <w:p w14:paraId="16FCEC75" w14:textId="256AEF3A" w:rsidR="00D239AD" w:rsidRPr="00A826C5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826C5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A826C5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A826C5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A826C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E732B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C81D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สพป</w:t>
      </w:r>
      <w:r w:rsidR="00C81DB8" w:rsidRPr="00A826C5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กาญจนบุรี เขต </w:t>
      </w:r>
      <w:r w:rsidR="00C81DB8" w:rsidRPr="00A826C5">
        <w:rPr>
          <w:rFonts w:ascii="TH SarabunPSK" w:hAnsi="TH SarabunPSK" w:cs="TH SarabunPSK"/>
          <w:noProof/>
          <w:sz w:val="32"/>
          <w:szCs w:val="32"/>
        </w:rPr>
        <w:t>2</w:t>
      </w:r>
    </w:p>
    <w:p w14:paraId="0007F669" w14:textId="46ADE2FD" w:rsidR="00D239AD" w:rsidRPr="00A826C5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A826C5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A826C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กระทรวงศึกษาธิการ</w:t>
      </w:r>
    </w:p>
    <w:p w14:paraId="4C84CC92" w14:textId="77777777" w:rsidR="003F4A0D" w:rsidRPr="00A826C5" w:rsidRDefault="003F4A0D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A826C5"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A826C5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A826C5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Pr="00A826C5">
        <w:rPr>
          <w:rFonts w:ascii="TH SarabunPSK" w:hAnsi="TH SarabunPSK" w:cs="TH SarabunPSK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การรับนักเรียนของโรงเรียนในสังกัด สพฐ</w:t>
      </w:r>
      <w:r w:rsidR="00C81DB8" w:rsidRPr="00A826C5">
        <w:rPr>
          <w:rFonts w:ascii="TH SarabunPSK" w:hAnsi="TH SarabunPSK" w:cs="TH SarabunPSK"/>
          <w:noProof/>
          <w:sz w:val="32"/>
          <w:szCs w:val="32"/>
        </w:rPr>
        <w:t>.</w:t>
      </w:r>
    </w:p>
    <w:p w14:paraId="57553D54" w14:textId="6C3726A2" w:rsidR="00132E1B" w:rsidRPr="00A826C5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E732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E732B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C81D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สพป</w:t>
      </w:r>
      <w:r w:rsidR="00C81DB8" w:rsidRPr="00A826C5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กาญจนบุรี เขต </w:t>
      </w:r>
      <w:r w:rsidR="00C81DB8" w:rsidRPr="00A826C5">
        <w:rPr>
          <w:rFonts w:ascii="TH SarabunPSK" w:hAnsi="TH SarabunPSK" w:cs="TH SarabunPSK"/>
          <w:noProof/>
          <w:sz w:val="32"/>
          <w:szCs w:val="32"/>
        </w:rPr>
        <w:t>2</w:t>
      </w:r>
    </w:p>
    <w:p w14:paraId="7C1EA770" w14:textId="557C84CF" w:rsidR="00132E1B" w:rsidRPr="00A826C5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A826C5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ขึ้นทะเบียน</w:t>
      </w: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A826C5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A826C5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A826C5" w14:paraId="77FFD68C" w14:textId="77777777" w:rsidTr="008C1396">
        <w:tc>
          <w:tcPr>
            <w:tcW w:w="675" w:type="dxa"/>
          </w:tcPr>
          <w:p w14:paraId="23D761D9" w14:textId="12281EB4" w:rsidR="00394708" w:rsidRPr="00A826C5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4AA2E675" w:rsidR="00394708" w:rsidRPr="00A826C5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ประกาศสำนักงานคณะกรรมการการศึกษาขั้นพื้นฐาน เรื่อง นโยบายและแนวปฏิบัติเกี่ยวกับการรับนักเรียนสังกัดสำนักงานคณะกรรมการการศึกษาขั้นพื้นฐาน</w:t>
            </w:r>
          </w:p>
        </w:tc>
      </w:tr>
      <w:tr w:rsidR="0087182F" w:rsidRPr="00A826C5" w14:paraId="606C260E" w14:textId="77777777" w:rsidTr="008C1396">
        <w:tc>
          <w:tcPr>
            <w:tcW w:w="675" w:type="dxa"/>
          </w:tcPr>
          <w:p w14:paraId="72FC016A" w14:textId="77777777" w:rsidR="00394708" w:rsidRPr="00A826C5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105A3DD" w14:textId="666FF403" w:rsidR="00394708" w:rsidRPr="00A826C5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กฎกระทรวงกำหนดหลักเกณฑ์และวิธีการกระจายอำนาจการบริหารและการจัดการศึกษา พ</w:t>
            </w:r>
            <w:r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2550</w:t>
            </w:r>
          </w:p>
        </w:tc>
      </w:tr>
      <w:tr w:rsidR="0087182F" w:rsidRPr="00A826C5" w14:paraId="3196DC2D" w14:textId="77777777" w:rsidTr="008C1396">
        <w:tc>
          <w:tcPr>
            <w:tcW w:w="675" w:type="dxa"/>
          </w:tcPr>
          <w:p w14:paraId="2FFCDFF2" w14:textId="77777777" w:rsidR="00394708" w:rsidRPr="00A826C5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5693EB2" w14:textId="6FF10B4D" w:rsidR="00394708" w:rsidRPr="00A826C5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การศึกษาภาคบังคับ พ</w:t>
            </w:r>
            <w:r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2545</w:t>
            </w:r>
          </w:p>
        </w:tc>
      </w:tr>
    </w:tbl>
    <w:p w14:paraId="40A6F83D" w14:textId="32DA2D6B" w:rsidR="003F4A0D" w:rsidRPr="00A826C5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A826C5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สังคม</w:t>
      </w:r>
      <w:r w:rsidR="00C81DB8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A826C5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A826C5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สถาบันการศึกษา</w:t>
      </w:r>
      <w:r w:rsidR="00C81DB8"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A826C5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ประกาศสำนักงานคณะกรรมการการศึกษาขั้นพื้นฐาน เรื่อง นโยบายและแนวปฏิบัติเกี่ยวกับการรับนักเรียนสังกัดสำนักงานคณะกรรมการการศึกษาขั้นพื้นฐาน</w:t>
      </w:r>
      <w:r w:rsidR="00C77AEA"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A826C5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A826C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A826C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81DB8" w:rsidRPr="00A826C5">
        <w:rPr>
          <w:rFonts w:ascii="TH SarabunPSK" w:hAnsi="TH SarabunPSK" w:cs="TH SarabunPSK"/>
          <w:noProof/>
          <w:sz w:val="32"/>
          <w:szCs w:val="32"/>
        </w:rPr>
        <w:t>120</w:t>
      </w:r>
      <w:r w:rsidR="00C81DB8" w:rsidRPr="00A826C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  <w:r w:rsidRPr="00A826C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A826C5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A826C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C81DB8" w:rsidRPr="00A826C5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A826C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A826C5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A826C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A826C5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1112689E" w14:textId="4E2BB0F4" w:rsidR="00A826C5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การรับนักเรียนของโรงเรียนในสังกัด สพฐ</w:t>
      </w:r>
      <w:r w:rsidR="00094F82" w:rsidRPr="00A826C5">
        <w:rPr>
          <w:rFonts w:ascii="TH SarabunPSK" w:hAnsi="TH SarabunPSK" w:cs="TH SarabunPSK"/>
          <w:noProof/>
          <w:sz w:val="32"/>
          <w:szCs w:val="32"/>
        </w:rPr>
        <w:t xml:space="preserve">. </w:t>
      </w:r>
      <w:r w:rsidR="00E732B8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E732B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อนุบาลวัดลูกแกประชาชนูทิศ</w:t>
      </w:r>
    </w:p>
    <w:p w14:paraId="1EF691A9" w14:textId="0A443F6E" w:rsidR="00760D0B" w:rsidRPr="00A826C5" w:rsidRDefault="00094F82" w:rsidP="00A826C5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A826C5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A826C5" w14:paraId="5F1398AA" w14:textId="77777777" w:rsidTr="009B7715">
        <w:tc>
          <w:tcPr>
            <w:tcW w:w="675" w:type="dxa"/>
          </w:tcPr>
          <w:p w14:paraId="08D93DD3" w14:textId="25F72274" w:rsidR="00094F82" w:rsidRPr="00A826C5" w:rsidRDefault="00094F82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380EC6C8" w:rsidR="00094F82" w:rsidRPr="00E732B8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E732B8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E732B8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732B8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โรงเรียน</w:t>
            </w:r>
            <w:r w:rsidR="00E732B8"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="00E732B8"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47</w:t>
            </w:r>
            <w:r w:rsidR="00E732B8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="00E732B8"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หมู่ 7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E732B8"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ดอนขมิ้น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อ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ท่ามะกา จ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="00094F82"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711</w:t>
            </w:r>
            <w:r w:rsidR="00E732B8" w:rsidRPr="00E732B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>2</w:t>
            </w:r>
            <w:r w:rsidR="00094F82"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E732B8"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034-566102</w:t>
            </w:r>
            <w:r w:rsidR="00E732B8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E732B8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ติดต่อด้วยตนเอง </w:t>
            </w:r>
            <w:r w:rsid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         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ณ หน่วยงาน</w:t>
            </w:r>
          </w:p>
          <w:p w14:paraId="3BAF41A4" w14:textId="2517B0F5" w:rsidR="00094F82" w:rsidRPr="00E732B8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E732B8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A826C5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E732B8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575FAF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โรงเรียนกำหนดเวลาเปิด</w:t>
            </w:r>
            <w:r w:rsidR="00575FAF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  <w:r w:rsidR="00575FAF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ปิดตามบริบทของโรงเรียน</w:t>
            </w:r>
            <w:r w:rsidR="00575FAF" w:rsidRPr="00A826C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CD2E102" w14:textId="77777777" w:rsidR="008E2900" w:rsidRPr="00A826C5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7254DDEE" w14:textId="4CE75E0B" w:rsidR="008E2900" w:rsidRPr="00E732B8" w:rsidRDefault="00575FAF" w:rsidP="00575FAF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  <w:r w:rsidRPr="00A826C5">
        <w:rPr>
          <w:rFonts w:ascii="TH SarabunPSK" w:hAnsi="TH SarabunPSK" w:cs="TH SarabunPSK"/>
          <w:noProof/>
          <w:sz w:val="32"/>
          <w:szCs w:val="32"/>
        </w:rPr>
        <w:br/>
      </w:r>
      <w:r w:rsidRPr="00A826C5">
        <w:rPr>
          <w:rFonts w:ascii="TH SarabunPSK" w:hAnsi="TH SarabunPSK" w:cs="TH SarabunPSK"/>
          <w:noProof/>
          <w:sz w:val="32"/>
          <w:szCs w:val="32"/>
        </w:rPr>
        <w:tab/>
      </w:r>
      <w:r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หลักเกณฑ์การรับนักเรียนเป็นไปตามประกาศ สพฐ</w:t>
      </w:r>
      <w:r w:rsidRPr="00A826C5">
        <w:rPr>
          <w:rFonts w:ascii="TH SarabunPSK" w:hAnsi="TH SarabunPSK" w:cs="TH SarabunPSK"/>
          <w:noProof/>
          <w:sz w:val="32"/>
          <w:szCs w:val="32"/>
        </w:rPr>
        <w:t xml:space="preserve">. / </w:t>
      </w:r>
      <w:r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สพท</w:t>
      </w:r>
      <w:r w:rsidRPr="00A826C5">
        <w:rPr>
          <w:rFonts w:ascii="TH SarabunPSK" w:hAnsi="TH SarabunPSK" w:cs="TH SarabunPSK"/>
          <w:noProof/>
          <w:sz w:val="32"/>
          <w:szCs w:val="32"/>
        </w:rPr>
        <w:t xml:space="preserve">. / </w:t>
      </w:r>
      <w:r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 เรื่องการรับนักเรียนในแต่ละปีการศึกษา</w:t>
      </w:r>
      <w:r w:rsidRPr="00A826C5">
        <w:rPr>
          <w:rFonts w:ascii="TH SarabunPSK" w:hAnsi="TH SarabunPSK" w:cs="TH SarabunPSK"/>
          <w:noProof/>
          <w:sz w:val="32"/>
          <w:szCs w:val="32"/>
        </w:rPr>
        <w:br/>
      </w:r>
      <w:r w:rsidRPr="00A826C5">
        <w:rPr>
          <w:rFonts w:ascii="TH SarabunPSK" w:hAnsi="TH SarabunPSK" w:cs="TH SarabunPSK"/>
          <w:noProof/>
          <w:sz w:val="32"/>
          <w:szCs w:val="32"/>
        </w:rPr>
        <w:tab/>
      </w:r>
      <w:r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  <w:r w:rsidRPr="00A826C5">
        <w:rPr>
          <w:rFonts w:ascii="TH SarabunPSK" w:hAnsi="TH SarabunPSK" w:cs="TH SarabunPSK"/>
          <w:noProof/>
          <w:sz w:val="32"/>
          <w:szCs w:val="32"/>
        </w:rPr>
        <w:br/>
      </w:r>
      <w:r w:rsidRPr="00A826C5">
        <w:rPr>
          <w:rFonts w:ascii="TH SarabunPSK" w:hAnsi="TH SarabunPSK" w:cs="TH SarabunPSK"/>
          <w:noProof/>
          <w:sz w:val="32"/>
          <w:szCs w:val="32"/>
        </w:rPr>
        <w:tab/>
        <w:t>http://plan.bopp-obec.info/</w:t>
      </w:r>
      <w:r w:rsidRPr="00A826C5">
        <w:rPr>
          <w:rFonts w:ascii="TH SarabunPSK" w:hAnsi="TH SarabunPSK" w:cs="TH SarabunPSK"/>
          <w:noProof/>
          <w:sz w:val="32"/>
          <w:szCs w:val="32"/>
        </w:rPr>
        <w:br/>
      </w:r>
      <w:r w:rsidRPr="00A826C5">
        <w:rPr>
          <w:rFonts w:ascii="TH SarabunPSK" w:hAnsi="TH SarabunPSK" w:cs="TH SarabunPSK"/>
          <w:noProof/>
          <w:sz w:val="32"/>
          <w:szCs w:val="32"/>
        </w:rPr>
        <w:br/>
      </w:r>
    </w:p>
    <w:p w14:paraId="0552ED64" w14:textId="77777777" w:rsidR="0065175D" w:rsidRPr="00A826C5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A826C5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A826C5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A826C5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A826C5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A826C5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A826C5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A826C5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A826C5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826C5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826C5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826C5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27C0FB15" w14:textId="77777777" w:rsidR="00313D38" w:rsidRPr="00A826C5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รับสมัครและตรวจสอบเอกสารการสมัคร</w:t>
            </w:r>
          </w:p>
          <w:p w14:paraId="2A225131" w14:textId="77777777" w:rsidR="00313D38" w:rsidRPr="00A826C5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4874A2C9" w14:textId="0D78DAA3" w:rsidR="00313D38" w:rsidRPr="00A826C5" w:rsidRDefault="00313D38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D95E78A" w14:textId="0FA711D8" w:rsidR="00313D38" w:rsidRPr="00A826C5" w:rsidRDefault="00E732B8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3AE07B5D" w14:textId="418FC77C" w:rsidR="00313D38" w:rsidRPr="00A826C5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ช่วงเวลาระหว่างขั้นตอน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1-5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เป็นไปตามประกาศโรงเรียน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A826C5" w14:paraId="5ECFB8E5" w14:textId="77777777" w:rsidTr="00313D38">
        <w:tc>
          <w:tcPr>
            <w:tcW w:w="675" w:type="dxa"/>
            <w:vAlign w:val="center"/>
          </w:tcPr>
          <w:p w14:paraId="038975F4" w14:textId="77777777" w:rsidR="00313D38" w:rsidRPr="00A826C5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B7ECFAE" w14:textId="77777777" w:rsidR="00313D38" w:rsidRPr="00A826C5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5AF22F56" w14:textId="77777777" w:rsidR="00313D38" w:rsidRPr="00A826C5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180ECA04" w14:textId="77777777" w:rsidR="00313D38" w:rsidRPr="00A826C5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สอบ และ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หรือ จับฉลาก</w:t>
            </w:r>
          </w:p>
          <w:p w14:paraId="0A68B1C8" w14:textId="77777777" w:rsidR="00313D38" w:rsidRPr="00A826C5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6D78ED37" w14:textId="77777777" w:rsidR="00313D38" w:rsidRPr="00A826C5" w:rsidRDefault="00313D38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53315396" w14:textId="7C56B581" w:rsidR="00313D38" w:rsidRPr="00A826C5" w:rsidRDefault="00E732B8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26607E08" w14:textId="77777777" w:rsidR="00313D38" w:rsidRPr="00A826C5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ช่วงเวลาระหว่างขั้นตอน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1-5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เป็นไปตามประกาศโรงเรียน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A826C5" w14:paraId="2FF813EC" w14:textId="77777777" w:rsidTr="00313D38">
        <w:tc>
          <w:tcPr>
            <w:tcW w:w="675" w:type="dxa"/>
            <w:vAlign w:val="center"/>
          </w:tcPr>
          <w:p w14:paraId="61F507AD" w14:textId="77777777" w:rsidR="00313D38" w:rsidRPr="00A826C5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0345390" w14:textId="77777777" w:rsidR="00313D38" w:rsidRPr="00A826C5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42767B60" w14:textId="77777777" w:rsidR="00313D38" w:rsidRPr="00A826C5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5667F754" w14:textId="77777777" w:rsidR="00313D38" w:rsidRPr="00A826C5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ประกาศผล</w:t>
            </w:r>
          </w:p>
          <w:p w14:paraId="6D88291B" w14:textId="77777777" w:rsidR="00313D38" w:rsidRPr="00A826C5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1B9DD79D" w14:textId="77777777" w:rsidR="00313D38" w:rsidRPr="00A826C5" w:rsidRDefault="00313D38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11655D9B" w14:textId="70C83FDB" w:rsidR="00313D38" w:rsidRPr="00A826C5" w:rsidRDefault="00E732B8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78C4C64B" w14:textId="77777777" w:rsidR="00313D38" w:rsidRPr="00A826C5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ช่วงเวลาระหว่างขั้นตอน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1-5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เป็นไปตามประกาศโรงเรียน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A826C5" w14:paraId="119FA672" w14:textId="77777777" w:rsidTr="00313D38">
        <w:tc>
          <w:tcPr>
            <w:tcW w:w="675" w:type="dxa"/>
            <w:vAlign w:val="center"/>
          </w:tcPr>
          <w:p w14:paraId="5B211522" w14:textId="77777777" w:rsidR="00313D38" w:rsidRPr="00A826C5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F348F5F" w14:textId="77777777" w:rsidR="00313D38" w:rsidRPr="00A826C5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E6CF712" w14:textId="77777777" w:rsidR="00313D38" w:rsidRPr="00A826C5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754F32EB" w14:textId="77777777" w:rsidR="00313D38" w:rsidRPr="00A826C5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รายงานตัวนักเรียน</w:t>
            </w:r>
          </w:p>
          <w:p w14:paraId="7A616936" w14:textId="77777777" w:rsidR="00313D38" w:rsidRPr="00A826C5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060E48F6" w14:textId="77777777" w:rsidR="00313D38" w:rsidRPr="00A826C5" w:rsidRDefault="00313D38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6D11C115" w14:textId="28A63BCC" w:rsidR="00313D38" w:rsidRPr="00A826C5" w:rsidRDefault="00E732B8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5D2939EA" w14:textId="77777777" w:rsidR="00313D38" w:rsidRPr="00A826C5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ช่วงเวลาระหว่างขั้นตอน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1-5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เป็นไปตามประกาศโรงเรียน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A826C5" w14:paraId="7C3A5AD6" w14:textId="77777777" w:rsidTr="00313D38">
        <w:tc>
          <w:tcPr>
            <w:tcW w:w="675" w:type="dxa"/>
            <w:vAlign w:val="center"/>
          </w:tcPr>
          <w:p w14:paraId="34C10E20" w14:textId="77777777" w:rsidR="00313D38" w:rsidRPr="00A826C5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D47A9A1" w14:textId="77777777" w:rsidR="00313D38" w:rsidRPr="00A826C5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714374AE" w14:textId="77777777" w:rsidR="00313D38" w:rsidRPr="00A826C5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43E02654" w14:textId="77777777" w:rsidR="00313D38" w:rsidRPr="00A826C5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มอบตัว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ขึ้นทะเบียนนักเรียน</w:t>
            </w:r>
          </w:p>
          <w:p w14:paraId="092B4CBF" w14:textId="77777777" w:rsidR="00313D38" w:rsidRPr="00A826C5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5D2BE1E6" w14:textId="77777777" w:rsidR="00313D38" w:rsidRPr="00A826C5" w:rsidRDefault="00313D38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77861C54" w14:textId="1403986D" w:rsidR="00313D38" w:rsidRPr="00A826C5" w:rsidRDefault="00E732B8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6EF9B24E" w14:textId="77777777" w:rsidR="00313D38" w:rsidRPr="00A826C5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ช่วงเวลาระหว่างขั้นตอน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1-5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เป็นไปตามประกาศโรงเรียน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14:paraId="744F5F55" w14:textId="0FD83A6C" w:rsidR="00C26ED0" w:rsidRPr="00A826C5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A826C5">
        <w:rPr>
          <w:rFonts w:ascii="TH SarabunPSK" w:hAnsi="TH SarabunPSK" w:cs="TH SarabunPSK"/>
          <w:noProof/>
          <w:sz w:val="32"/>
          <w:szCs w:val="32"/>
        </w:rPr>
        <w:t xml:space="preserve">120 </w:t>
      </w:r>
      <w:r w:rsidR="009B68CC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A826C5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A826C5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Pr="00A826C5" w:rsidRDefault="009B68CC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D6AAF32" w14:textId="77777777" w:rsidR="00E732B8" w:rsidRDefault="00E732B8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30FB2F2" w14:textId="77777777" w:rsidR="00E732B8" w:rsidRDefault="00E732B8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C50DDC8" w14:textId="77777777" w:rsidR="00E732B8" w:rsidRDefault="00E732B8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55922C3" w14:textId="77777777" w:rsidR="00E732B8" w:rsidRDefault="00E732B8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7977C43" w14:textId="77777777" w:rsidR="00E732B8" w:rsidRPr="00A826C5" w:rsidRDefault="00E732B8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31312B5" w14:textId="77777777" w:rsidR="00AA7734" w:rsidRPr="00A826C5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14:paraId="3DC1A6E2" w14:textId="77777777" w:rsidR="0019582A" w:rsidRPr="00A826C5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A826C5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A826C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A826C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A826C5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A826C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A826C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A826C5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A826C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A826C5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A826C5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A826C5" w:rsidRDefault="00AC4ACB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14F8955D" w14:textId="29A2FCE8" w:rsidR="00452B6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581CAB90" w14:textId="319093EA" w:rsidR="00452B6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7742241E" w:rsidR="00452B6B" w:rsidRPr="00A826C5" w:rsidRDefault="00AC4ACB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ใช้ในวันสมัคร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และวันมอบตัว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A826C5" w14:paraId="3347E82A" w14:textId="77777777" w:rsidTr="004E651F">
        <w:trPr>
          <w:jc w:val="center"/>
        </w:trPr>
        <w:tc>
          <w:tcPr>
            <w:tcW w:w="675" w:type="dxa"/>
            <w:vAlign w:val="center"/>
          </w:tcPr>
          <w:p w14:paraId="65BBB15C" w14:textId="77777777" w:rsidR="00452B6B" w:rsidRPr="00A826C5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C900CBB" w14:textId="77777777" w:rsidR="00452B6B" w:rsidRPr="00A826C5" w:rsidRDefault="00AC4ACB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ใบสำคัญการเปลี่ยนชื่อ</w:t>
            </w:r>
          </w:p>
        </w:tc>
        <w:tc>
          <w:tcPr>
            <w:tcW w:w="1843" w:type="dxa"/>
          </w:tcPr>
          <w:p w14:paraId="6D455ADE" w14:textId="77777777" w:rsidR="00452B6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8BBD715" w14:textId="77777777" w:rsidR="00452B6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93711C6" w14:textId="77777777" w:rsidR="00452B6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50B1CE44" w14:textId="77777777" w:rsidR="00452B6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042F1ED" w14:textId="3F7085D7" w:rsidR="00452B6B" w:rsidRPr="00A826C5" w:rsidRDefault="00AC4ACB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กรณีมีการเปลี่ยนชื่อ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สกุล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ใช้ในวันสมัคร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และวันมอบตัว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A826C5" w14:paraId="1B1B6F40" w14:textId="77777777" w:rsidTr="004E651F">
        <w:trPr>
          <w:jc w:val="center"/>
        </w:trPr>
        <w:tc>
          <w:tcPr>
            <w:tcW w:w="675" w:type="dxa"/>
            <w:vAlign w:val="center"/>
          </w:tcPr>
          <w:p w14:paraId="68A26FA4" w14:textId="77777777" w:rsidR="00452B6B" w:rsidRPr="00A826C5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AA1E55C" w14:textId="77777777" w:rsidR="00452B6B" w:rsidRPr="00A826C5" w:rsidRDefault="00AC4ACB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สูติบัตร</w:t>
            </w:r>
          </w:p>
        </w:tc>
        <w:tc>
          <w:tcPr>
            <w:tcW w:w="1843" w:type="dxa"/>
          </w:tcPr>
          <w:p w14:paraId="6FE8BAC8" w14:textId="77777777" w:rsidR="00452B6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4E528BFB" w14:textId="77777777" w:rsidR="00452B6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FD109CE" w14:textId="77777777" w:rsidR="00452B6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2171F3B6" w14:textId="77777777" w:rsidR="00452B6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B9F58B9" w14:textId="5ACB5502" w:rsidR="00452B6B" w:rsidRPr="00A826C5" w:rsidRDefault="00AC4ACB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เฉพาะระดับก่อนประถมและประถมศึกษา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ใช้ในวันสมัคร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และวันมอบตัว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A826C5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A826C5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A826C5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A826C5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A826C5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A826C5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A826C5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A826C5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A826C5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A826C5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A826C5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A826C5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A826C5" w:rsidRDefault="00AC4ACB" w:rsidP="00AC4AC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ใบสมัคร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หลักฐานใช้ในวันสมัคร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FD3D152" w14:textId="044C0D78" w:rsidR="00AC4ACB" w:rsidRPr="00A826C5" w:rsidRDefault="00E732B8" w:rsidP="00AC4AC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AC4ACB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AC4ACB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AC4ACB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AC4ACB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5C122349" w14:textId="7E674FCD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572593C" w14:textId="30BE5E7C" w:rsidR="00AC4ACB" w:rsidRPr="00A826C5" w:rsidRDefault="00AC4ACB" w:rsidP="00AC4AC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หลักฐานใช้ในวันสมัคร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A826C5" w14:paraId="343A4FFA" w14:textId="77777777" w:rsidTr="004E651F">
        <w:tc>
          <w:tcPr>
            <w:tcW w:w="675" w:type="dxa"/>
            <w:vAlign w:val="center"/>
          </w:tcPr>
          <w:p w14:paraId="0687AD04" w14:textId="77777777" w:rsidR="00AC4ACB" w:rsidRPr="00A826C5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E051FDD" w14:textId="77777777" w:rsidR="00AC4ACB" w:rsidRPr="00A826C5" w:rsidRDefault="00AC4ACB" w:rsidP="00AC4AC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หลักฐานแสดงวุฒิการศึกษา หรือ ใบรับรองผลการเรียน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หลักฐานใช้ในวันสมัคร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45A4179C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32A8999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1ED88D3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0A6E31E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D63AEEB" w14:textId="458907A4" w:rsidR="00AC4ACB" w:rsidRPr="00A826C5" w:rsidRDefault="00AC4ACB" w:rsidP="00AC4AC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เฉพาะระดับมัธยม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A826C5" w14:paraId="67A2FB19" w14:textId="77777777" w:rsidTr="004E651F">
        <w:tc>
          <w:tcPr>
            <w:tcW w:w="675" w:type="dxa"/>
            <w:vAlign w:val="center"/>
          </w:tcPr>
          <w:p w14:paraId="09870610" w14:textId="77777777" w:rsidR="00E732B8" w:rsidRDefault="00E732B8" w:rsidP="00AC4ACB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3C1B0529" w14:textId="77777777" w:rsidR="00AC4ACB" w:rsidRPr="00A826C5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3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C0040B2" w14:textId="77777777" w:rsidR="00E732B8" w:rsidRDefault="00E732B8" w:rsidP="00AC4ACB">
            <w:pPr>
              <w:rPr>
                <w:rFonts w:ascii="TH SarabunPSK" w:hAnsi="TH SarabunPSK" w:cs="TH SarabunPSK" w:hint="cs"/>
                <w:noProof/>
                <w:sz w:val="32"/>
                <w:szCs w:val="32"/>
                <w:lang w:bidi="th-TH"/>
              </w:rPr>
            </w:pPr>
          </w:p>
          <w:p w14:paraId="73A1B97A" w14:textId="77777777" w:rsidR="00AC4ACB" w:rsidRPr="00A826C5" w:rsidRDefault="00AC4ACB" w:rsidP="00AC4AC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ใบรับรองการเป็นนักเรียน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หลักฐานใช้ในวันสมัคร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91D4CBF" w14:textId="77777777" w:rsidR="00E732B8" w:rsidRDefault="00E732B8" w:rsidP="00A826C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1E557762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50BEBEEF" w14:textId="77777777" w:rsidR="00E732B8" w:rsidRDefault="00E732B8" w:rsidP="00A826C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4FD19A08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1</w:t>
            </w:r>
          </w:p>
        </w:tc>
        <w:tc>
          <w:tcPr>
            <w:tcW w:w="1701" w:type="dxa"/>
          </w:tcPr>
          <w:p w14:paraId="40AFC199" w14:textId="77777777" w:rsidR="00E732B8" w:rsidRDefault="00E732B8" w:rsidP="00A826C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370EFDEC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1</w:t>
            </w:r>
          </w:p>
        </w:tc>
        <w:tc>
          <w:tcPr>
            <w:tcW w:w="1110" w:type="dxa"/>
          </w:tcPr>
          <w:p w14:paraId="31A2DE34" w14:textId="77777777" w:rsidR="00E732B8" w:rsidRDefault="00E732B8" w:rsidP="00A826C5">
            <w:pPr>
              <w:jc w:val="center"/>
              <w:rPr>
                <w:rFonts w:ascii="TH SarabunPSK" w:hAnsi="TH SarabunPSK" w:cs="TH SarabunPSK" w:hint="cs"/>
                <w:noProof/>
                <w:sz w:val="32"/>
                <w:szCs w:val="32"/>
                <w:lang w:bidi="th-TH"/>
              </w:rPr>
            </w:pPr>
          </w:p>
          <w:p w14:paraId="5530187B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ฉบับ</w:t>
            </w:r>
          </w:p>
        </w:tc>
        <w:tc>
          <w:tcPr>
            <w:tcW w:w="1797" w:type="dxa"/>
          </w:tcPr>
          <w:p w14:paraId="50333FA4" w14:textId="77777777" w:rsidR="00E732B8" w:rsidRDefault="00E732B8" w:rsidP="00AC4ACB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3128070B" w14:textId="34F6F738" w:rsidR="00AC4ACB" w:rsidRPr="00A826C5" w:rsidRDefault="00AC4ACB" w:rsidP="00AC4AC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(-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เฉพาะระดับมัธยม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A826C5" w14:paraId="2DE986DB" w14:textId="77777777" w:rsidTr="004E651F">
        <w:tc>
          <w:tcPr>
            <w:tcW w:w="675" w:type="dxa"/>
            <w:vAlign w:val="center"/>
          </w:tcPr>
          <w:p w14:paraId="7287E092" w14:textId="77777777" w:rsidR="00AC4ACB" w:rsidRPr="00A826C5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4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1BF2FDB" w14:textId="77777777" w:rsidR="00AC4ACB" w:rsidRPr="00A826C5" w:rsidRDefault="00AC4ACB" w:rsidP="00AC4AC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รูปถ่ายปัจจุบัน ขนาด 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นิ้ว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หลักฐานใช้ในวันสมัคร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7E9BD745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B9E75CA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4919ACCF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90766A6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BF9EC43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A826C5" w14:paraId="4CDC2C98" w14:textId="77777777" w:rsidTr="004E651F">
        <w:tc>
          <w:tcPr>
            <w:tcW w:w="675" w:type="dxa"/>
            <w:vAlign w:val="center"/>
          </w:tcPr>
          <w:p w14:paraId="72E74218" w14:textId="77777777" w:rsidR="00AC4ACB" w:rsidRPr="00A826C5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CDF77F3" w14:textId="77777777" w:rsidR="00AC4ACB" w:rsidRPr="00A826C5" w:rsidRDefault="00AC4ACB" w:rsidP="00AC4AC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ใบมอบตัว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หลักฐานการมอบตัว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1409680B" w14:textId="3BB7C9A0" w:rsidR="00AC4ACB" w:rsidRPr="00A826C5" w:rsidRDefault="00E732B8" w:rsidP="00AC4AC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AC4ACB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AC4ACB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AC4ACB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AC4ACB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47E91B67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4CD1B1A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B95A8BC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17770A8B" w14:textId="77777777" w:rsidR="00AC4ACB" w:rsidRPr="00A826C5" w:rsidRDefault="00AC4ACB" w:rsidP="00AC4AC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หลักฐานใช้ในวันมอบตัว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A826C5" w14:paraId="7E5D5818" w14:textId="77777777" w:rsidTr="004E651F">
        <w:tc>
          <w:tcPr>
            <w:tcW w:w="675" w:type="dxa"/>
            <w:vAlign w:val="center"/>
          </w:tcPr>
          <w:p w14:paraId="35A7A29A" w14:textId="77777777" w:rsidR="00AC4ACB" w:rsidRPr="00A826C5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B15D08C" w14:textId="77777777" w:rsidR="00AC4ACB" w:rsidRPr="00A826C5" w:rsidRDefault="00AC4ACB" w:rsidP="00AC4AC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หลักฐานแสดงวุฒิการศึกษา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หลักฐานการมอบตัว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0EEE8C90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09333F8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A3DB21E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BE72103" w14:textId="77777777" w:rsidR="00AC4ACB" w:rsidRPr="00A826C5" w:rsidRDefault="00AC4ACB" w:rsidP="00A826C5">
            <w:pPr>
              <w:jc w:val="center"/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CEA2A16" w14:textId="0176F49E" w:rsidR="00AC4ACB" w:rsidRPr="00A826C5" w:rsidRDefault="00AC4ACB" w:rsidP="00AC4AC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(-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หลักฐานใช้ในวันมอบตัว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เฉพาะระดับมัธยม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-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A826C5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A826C5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A826C5" w14:paraId="21631802" w14:textId="77777777" w:rsidTr="00090552">
        <w:tc>
          <w:tcPr>
            <w:tcW w:w="534" w:type="dxa"/>
          </w:tcPr>
          <w:p w14:paraId="55909BBE" w14:textId="396F5019" w:rsidR="00A13B6C" w:rsidRPr="00A826C5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A826C5" w:rsidRDefault="00A13B6C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มีค่าใช้จ่ายอื่นในการมอบตัวเป็นไปตามประกาศของโรงเรียน</w:t>
            </w:r>
          </w:p>
          <w:p w14:paraId="201E5AF3" w14:textId="77777777" w:rsidR="00E90756" w:rsidRPr="00A826C5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826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A826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="00F5490C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A826C5" w:rsidRDefault="00E90756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A826C5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  <w:r w:rsidR="000F1309" w:rsidRPr="00A826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826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826C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</w:tbl>
    <w:p w14:paraId="1187DD50" w14:textId="77777777" w:rsidR="00216FA4" w:rsidRPr="00A826C5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A826C5" w14:paraId="07DF31DE" w14:textId="77777777" w:rsidTr="00C1539D">
        <w:tc>
          <w:tcPr>
            <w:tcW w:w="534" w:type="dxa"/>
          </w:tcPr>
          <w:p w14:paraId="07FE0908" w14:textId="7E60931D" w:rsidR="00EA6950" w:rsidRPr="00A826C5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C760742" w14:textId="116BA70A" w:rsidR="00A826C5" w:rsidRDefault="00EA6950" w:rsidP="00EA6950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A826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A826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ร้องเรียนด้วยตนเอง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ไปรษณีย์ ที่โรงเรียน</w:t>
            </w:r>
            <w:r w:rsidR="00E732B8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="00E732B8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47 หมู่ 7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</w:p>
          <w:p w14:paraId="37AD2131" w14:textId="7E97FEBB" w:rsidR="00EA6950" w:rsidRPr="00A826C5" w:rsidRDefault="00EA6950" w:rsidP="00E732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E732B8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ดอนขมิ้น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อ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ท่ามะกา จ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711</w:t>
            </w:r>
            <w:r w:rsidR="00E732B8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2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E732B8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034-566102</w:t>
            </w:r>
            <w:r w:rsidRPr="00A826C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826C5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A826C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826C5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A826C5" w14:paraId="2313E02E" w14:textId="77777777" w:rsidTr="00C1539D">
        <w:tc>
          <w:tcPr>
            <w:tcW w:w="534" w:type="dxa"/>
          </w:tcPr>
          <w:p w14:paraId="5E098335" w14:textId="77777777" w:rsidR="00EA6950" w:rsidRPr="00A826C5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DFB7713" w14:textId="2E1E4803" w:rsidR="00EA6950" w:rsidRPr="00A826C5" w:rsidRDefault="00EA6950" w:rsidP="00E732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A826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ร้องเรียนด้วยตนเอง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  <w:r w:rsidRPr="00A826C5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 xml:space="preserve">ที่สำนักงานเขตพื้นที่การศึกษาประถมศึกษากาญจนบุรี เขต </w:t>
            </w:r>
            <w:r w:rsidRPr="00A826C5">
              <w:rPr>
                <w:rFonts w:ascii="TH SarabunPSK" w:hAnsi="TH SarabunPSK" w:cs="TH SarabunPSK"/>
                <w:noProof/>
                <w:sz w:val="30"/>
                <w:szCs w:val="30"/>
              </w:rPr>
              <w:t>2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หนองโรง อ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พนมทวน จ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71140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E732B8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034-579208</w:t>
            </w:r>
            <w:r w:rsidRPr="00A826C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826C5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A826C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826C5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D5866BE" w14:textId="77777777" w:rsidR="00C1539D" w:rsidRPr="00A826C5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A826C5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A826C5" w14:paraId="676E0C19" w14:textId="77777777" w:rsidTr="00C1539D">
        <w:tc>
          <w:tcPr>
            <w:tcW w:w="675" w:type="dxa"/>
          </w:tcPr>
          <w:p w14:paraId="433A4F23" w14:textId="62F1C53B" w:rsidR="00F064C0" w:rsidRPr="00A826C5" w:rsidRDefault="00F064C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C1539D" w:rsidRPr="00A826C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541610E1" w:rsidR="00F064C0" w:rsidRPr="00A826C5" w:rsidRDefault="00F064C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ตัวอย่าง ใบสมัครเข้าเรียน</w:t>
            </w:r>
            <w:r w:rsidRPr="00A826C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826C5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A826C5" w14:paraId="1DF29B9D" w14:textId="77777777" w:rsidTr="00C1539D">
        <w:tc>
          <w:tcPr>
            <w:tcW w:w="675" w:type="dxa"/>
          </w:tcPr>
          <w:p w14:paraId="4C8C1B1A" w14:textId="77777777" w:rsidR="00F064C0" w:rsidRPr="00E732B8" w:rsidRDefault="00F064C0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32B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2</w:t>
            </w:r>
            <w:r w:rsidR="00C1539D" w:rsidRPr="00E732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35F89ED8" w14:textId="77777777" w:rsidR="00F064C0" w:rsidRPr="00A826C5" w:rsidRDefault="00F064C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ตัวอย่าง ใบรับรองการเป็นนักเรียน</w:t>
            </w:r>
            <w:r w:rsidRPr="00A826C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826C5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  <w:r w:rsidRPr="00A826C5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</w:tc>
      </w:tr>
    </w:tbl>
    <w:p w14:paraId="1345BEE2" w14:textId="77777777" w:rsidR="00D51311" w:rsidRPr="00A826C5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14:paraId="55C0F27E" w14:textId="3000C777" w:rsidR="0064558D" w:rsidRPr="00A826C5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หลักจากกระบว</w:t>
      </w:r>
      <w:bookmarkStart w:id="0" w:name="_GoBack"/>
      <w:bookmarkEnd w:id="0"/>
      <w:r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นการมอบตัวเสร็จแล้ว หากเด็กคนใดไม่มีที่เรียนให้ไปยื่นเรื่องที่สำนักงานเขตพื้นที่การศึกษาตามระยะเวลาที่สำนักงานเขตพื้นที่การศึกษานั้นๆ กำหนด </w:t>
      </w:r>
      <w:r w:rsidRPr="00A826C5">
        <w:rPr>
          <w:rFonts w:ascii="TH SarabunPSK" w:hAnsi="TH SarabunPSK" w:cs="TH SarabunPSK"/>
          <w:noProof/>
          <w:sz w:val="32"/>
          <w:szCs w:val="32"/>
        </w:rPr>
        <w:t>(</w:t>
      </w:r>
      <w:r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ตามประกาศของ สพฐ</w:t>
      </w:r>
      <w:r w:rsidRPr="00A826C5">
        <w:rPr>
          <w:rFonts w:ascii="TH SarabunPSK" w:hAnsi="TH SarabunPSK" w:cs="TH SarabunPSK"/>
          <w:noProof/>
          <w:sz w:val="32"/>
          <w:szCs w:val="32"/>
        </w:rPr>
        <w:t>.</w:t>
      </w:r>
      <w:r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ฯ</w:t>
      </w:r>
      <w:r w:rsidRPr="00A826C5">
        <w:rPr>
          <w:rFonts w:ascii="TH SarabunPSK" w:hAnsi="TH SarabunPSK" w:cs="TH SarabunPSK"/>
          <w:noProof/>
          <w:sz w:val="32"/>
          <w:szCs w:val="32"/>
        </w:rPr>
        <w:t>)</w:t>
      </w:r>
      <w:r w:rsidRPr="00A826C5">
        <w:rPr>
          <w:rFonts w:ascii="TH SarabunPSK" w:hAnsi="TH SarabunPSK" w:cs="TH SarabunPSK"/>
          <w:noProof/>
          <w:sz w:val="32"/>
          <w:szCs w:val="32"/>
        </w:rPr>
        <w:br/>
      </w:r>
    </w:p>
    <w:p w14:paraId="688B8321" w14:textId="77777777" w:rsidR="0064558D" w:rsidRPr="00A826C5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A826C5">
      <w:pPr>
        <w:spacing w:after="0" w:line="240" w:lineRule="auto"/>
        <w:jc w:val="center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65C72" w14:textId="77777777" w:rsidR="008D3CE5" w:rsidRDefault="008D3CE5" w:rsidP="00C81DB8">
      <w:pPr>
        <w:spacing w:after="0" w:line="240" w:lineRule="auto"/>
      </w:pPr>
      <w:r>
        <w:separator/>
      </w:r>
    </w:p>
  </w:endnote>
  <w:endnote w:type="continuationSeparator" w:id="0">
    <w:p w14:paraId="5882ACB6" w14:textId="77777777" w:rsidR="008D3CE5" w:rsidRDefault="008D3CE5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2EFF7" w14:textId="77777777" w:rsidR="008D3CE5" w:rsidRDefault="008D3CE5" w:rsidP="00C81DB8">
      <w:pPr>
        <w:spacing w:after="0" w:line="240" w:lineRule="auto"/>
      </w:pPr>
      <w:r>
        <w:separator/>
      </w:r>
    </w:p>
  </w:footnote>
  <w:footnote w:type="continuationSeparator" w:id="0">
    <w:p w14:paraId="6494F9C9" w14:textId="77777777" w:rsidR="008D3CE5" w:rsidRDefault="008D3CE5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32B8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E732B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3CE5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826C5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732B8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0A2EA-843C-4F73-B0AC-C7162E49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5</Pages>
  <Words>768</Words>
  <Characters>4382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Windows User</cp:lastModifiedBy>
  <cp:revision>2</cp:revision>
  <cp:lastPrinted>2016-06-28T22:48:00Z</cp:lastPrinted>
  <dcterms:created xsi:type="dcterms:W3CDTF">2016-06-28T22:49:00Z</dcterms:created>
  <dcterms:modified xsi:type="dcterms:W3CDTF">2016-06-28T22:49:00Z</dcterms:modified>
</cp:coreProperties>
</file>